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1EB19" w14:textId="77777777" w:rsidR="00ED38D8" w:rsidRDefault="00ED38D8" w:rsidP="00ED38D8">
      <w:pPr>
        <w:pStyle w:val="NoSpacing"/>
        <w:tabs>
          <w:tab w:val="left" w:pos="900"/>
        </w:tabs>
        <w:jc w:val="both"/>
      </w:pPr>
      <w:r>
        <w:rPr>
          <w:u w:val="single"/>
        </w:rPr>
        <w:t>Robert CRAMFORTH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1404DFDF" w14:textId="77777777" w:rsidR="00ED38D8" w:rsidRDefault="00ED38D8" w:rsidP="00ED38D8">
      <w:pPr>
        <w:pStyle w:val="NoSpacing"/>
        <w:tabs>
          <w:tab w:val="left" w:pos="900"/>
        </w:tabs>
        <w:jc w:val="both"/>
      </w:pPr>
      <w:r>
        <w:t>of London. Draper.</w:t>
      </w:r>
    </w:p>
    <w:p w14:paraId="1A0D33EC" w14:textId="77777777" w:rsidR="00ED38D8" w:rsidRDefault="00ED38D8" w:rsidP="00ED38D8">
      <w:pPr>
        <w:pStyle w:val="NoSpacing"/>
        <w:tabs>
          <w:tab w:val="left" w:pos="900"/>
        </w:tabs>
        <w:jc w:val="both"/>
      </w:pPr>
    </w:p>
    <w:p w14:paraId="078DAA46" w14:textId="77777777" w:rsidR="00ED38D8" w:rsidRDefault="00ED38D8" w:rsidP="00ED38D8">
      <w:pPr>
        <w:pStyle w:val="NoSpacing"/>
        <w:tabs>
          <w:tab w:val="left" w:pos="900"/>
        </w:tabs>
        <w:jc w:val="both"/>
      </w:pPr>
    </w:p>
    <w:p w14:paraId="60C9E21F" w14:textId="77777777" w:rsidR="00ED38D8" w:rsidRDefault="00ED38D8" w:rsidP="00ED38D8">
      <w:pPr>
        <w:pStyle w:val="NoSpacing"/>
        <w:tabs>
          <w:tab w:val="left" w:pos="900"/>
        </w:tabs>
        <w:jc w:val="both"/>
      </w:pPr>
      <w:r>
        <w:t xml:space="preserve">         1484</w:t>
      </w:r>
      <w:r>
        <w:tab/>
        <w:t>He became a Freeman.</w:t>
      </w:r>
    </w:p>
    <w:p w14:paraId="3BF49CEC" w14:textId="77777777" w:rsidR="00ED38D8" w:rsidRDefault="00ED38D8" w:rsidP="00ED38D8">
      <w:pPr>
        <w:pStyle w:val="NoSpacing"/>
        <w:tabs>
          <w:tab w:val="left" w:pos="900"/>
        </w:tabs>
        <w:jc w:val="both"/>
      </w:pPr>
      <w:r>
        <w:tab/>
      </w:r>
      <w:r>
        <w:tab/>
        <w:t xml:space="preserve">( </w:t>
      </w:r>
      <w:hyperlink r:id="rId6" w:history="1">
        <w:r w:rsidRPr="004137AA">
          <w:rPr>
            <w:rStyle w:val="Hyperlink"/>
          </w:rPr>
          <w:t>www.londonroll.org</w:t>
        </w:r>
      </w:hyperlink>
      <w:r>
        <w:t xml:space="preserve"> )</w:t>
      </w:r>
    </w:p>
    <w:p w14:paraId="3234E586" w14:textId="77777777" w:rsidR="00ED38D8" w:rsidRDefault="00ED38D8" w:rsidP="00ED38D8">
      <w:pPr>
        <w:pStyle w:val="NoSpacing"/>
        <w:tabs>
          <w:tab w:val="left" w:pos="900"/>
        </w:tabs>
        <w:jc w:val="both"/>
      </w:pPr>
    </w:p>
    <w:p w14:paraId="32560CB6" w14:textId="77777777" w:rsidR="00ED38D8" w:rsidRDefault="00ED38D8" w:rsidP="00ED38D8">
      <w:pPr>
        <w:pStyle w:val="NoSpacing"/>
        <w:tabs>
          <w:tab w:val="left" w:pos="900"/>
        </w:tabs>
        <w:jc w:val="both"/>
      </w:pPr>
    </w:p>
    <w:p w14:paraId="2A328373" w14:textId="77777777" w:rsidR="00ED38D8" w:rsidRDefault="00ED38D8" w:rsidP="00ED38D8">
      <w:pPr>
        <w:pStyle w:val="NoSpacing"/>
        <w:tabs>
          <w:tab w:val="left" w:pos="900"/>
        </w:tabs>
        <w:jc w:val="both"/>
      </w:pPr>
      <w:r>
        <w:t>10 November 2024</w:t>
      </w:r>
    </w:p>
    <w:p w14:paraId="1B64DF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3A727" w14:textId="77777777" w:rsidR="00ED38D8" w:rsidRDefault="00ED38D8" w:rsidP="009139A6">
      <w:r>
        <w:separator/>
      </w:r>
    </w:p>
  </w:endnote>
  <w:endnote w:type="continuationSeparator" w:id="0">
    <w:p w14:paraId="37108E5E" w14:textId="77777777" w:rsidR="00ED38D8" w:rsidRDefault="00ED38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C4F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E2C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354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5B07A" w14:textId="77777777" w:rsidR="00ED38D8" w:rsidRDefault="00ED38D8" w:rsidP="009139A6">
      <w:r>
        <w:separator/>
      </w:r>
    </w:p>
  </w:footnote>
  <w:footnote w:type="continuationSeparator" w:id="0">
    <w:p w14:paraId="3E2836D4" w14:textId="77777777" w:rsidR="00ED38D8" w:rsidRDefault="00ED38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4C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4C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29F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D8"/>
    <w:rsid w:val="000666E0"/>
    <w:rsid w:val="002510B7"/>
    <w:rsid w:val="00270799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D38D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453F5"/>
  <w15:chartTrackingRefBased/>
  <w15:docId w15:val="{A8222D4D-1213-4830-8C9B-A4249321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3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2024-11-12T16:35:00Z</dcterms:created>
  <dcterms:modified xsi:type="dcterms:W3CDTF">2024-11-12T16:36:00Z</dcterms:modified>
</cp:coreProperties>
</file>